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3B6" w:rsidRDefault="003503B6" w:rsidP="003503B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PALMER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3503B6" w:rsidRDefault="003503B6" w:rsidP="003503B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503B6" w:rsidRDefault="003503B6" w:rsidP="003503B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503B6" w:rsidRDefault="003503B6" w:rsidP="003503B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trespass, taking and ill-treating against John </w:t>
      </w:r>
    </w:p>
    <w:p w:rsidR="003503B6" w:rsidRDefault="003503B6" w:rsidP="003503B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Norffolk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 John Harrys(q.v.), both of Leicester.</w:t>
      </w:r>
    </w:p>
    <w:p w:rsidR="003503B6" w:rsidRDefault="003503B6" w:rsidP="003503B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3503B6" w:rsidRDefault="003503B6" w:rsidP="003503B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503B6" w:rsidRDefault="003503B6" w:rsidP="003503B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503B6" w:rsidRDefault="003503B6" w:rsidP="003503B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29 April 2016</w:t>
      </w:r>
    </w:p>
    <w:p w:rsidR="006B2F86" w:rsidRPr="00E71FC3" w:rsidRDefault="003503B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3B6" w:rsidRDefault="003503B6" w:rsidP="00E71FC3">
      <w:pPr>
        <w:spacing w:after="0" w:line="240" w:lineRule="auto"/>
      </w:pPr>
      <w:r>
        <w:separator/>
      </w:r>
    </w:p>
  </w:endnote>
  <w:endnote w:type="continuationSeparator" w:id="0">
    <w:p w:rsidR="003503B6" w:rsidRDefault="003503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3B6" w:rsidRDefault="003503B6" w:rsidP="00E71FC3">
      <w:pPr>
        <w:spacing w:after="0" w:line="240" w:lineRule="auto"/>
      </w:pPr>
      <w:r>
        <w:separator/>
      </w:r>
    </w:p>
  </w:footnote>
  <w:footnote w:type="continuationSeparator" w:id="0">
    <w:p w:rsidR="003503B6" w:rsidRDefault="003503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3B6"/>
    <w:rsid w:val="003503B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87A57-3AD5-42C2-893A-6CEFD54B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503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2016-05-25T19:33:00Z</dcterms:created>
  <dcterms:modified xsi:type="dcterms:W3CDTF">2016-05-25T19:33:00Z</dcterms:modified>
</cp:coreProperties>
</file>